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RKS Halle-Eichenberg-3.BA-Bf NDH-Str.6343:Vorgez.Maßn.KTB/Querungen/Rückbau/Signalgründg./Tiefb./OLA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77777777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D03BD5" w14:textId="77777777" w:rsidR="001A71DB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Grap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Kurt-Schumacher-Straße 1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99084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Erfurt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>(Ort, Datum)</w:t>
      </w:r>
      <w:r w:rsidRPr="00397C54">
        <w:rPr>
          <w:rFonts w:ascii="DB Office" w:hAnsi="DB Office"/>
        </w:rPr>
        <w:t xml:space="preserve">   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3A0B9" w14:textId="77777777" w:rsidR="00F77CB2" w:rsidRDefault="00F77CB2">
      <w:r>
        <w:separator/>
      </w:r>
    </w:p>
  </w:endnote>
  <w:endnote w:type="continuationSeparator" w:id="0">
    <w:p w14:paraId="5B72C640" w14:textId="77777777" w:rsidR="00F77CB2" w:rsidRDefault="00F77CB2">
      <w:r>
        <w:continuationSeparator/>
      </w:r>
    </w:p>
  </w:endnote>
  <w:endnote w:type="continuationNotice" w:id="1">
    <w:p w14:paraId="3F6DF6EF" w14:textId="77777777" w:rsidR="005A453A" w:rsidRDefault="005A45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xx.xx.xxxx</w:t>
          </w:r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A5511" w14:textId="77777777" w:rsidR="00F77CB2" w:rsidRDefault="00F77CB2">
      <w:r>
        <w:separator/>
      </w:r>
    </w:p>
  </w:footnote>
  <w:footnote w:type="continuationSeparator" w:id="0">
    <w:p w14:paraId="45370A9D" w14:textId="77777777" w:rsidR="00F77CB2" w:rsidRDefault="00F77CB2">
      <w:r>
        <w:continuationSeparator/>
      </w:r>
    </w:p>
  </w:footnote>
  <w:footnote w:type="continuationNotice" w:id="1">
    <w:p w14:paraId="29B1A0BA" w14:textId="77777777" w:rsidR="005A453A" w:rsidRDefault="005A45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34F6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14C5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A453A"/>
    <w:rsid w:val="005C124B"/>
    <w:rsid w:val="005C5F1F"/>
    <w:rsid w:val="005C769F"/>
    <w:rsid w:val="005E3507"/>
    <w:rsid w:val="0060030B"/>
    <w:rsid w:val="0062278C"/>
    <w:rsid w:val="00630F9A"/>
    <w:rsid w:val="0063747E"/>
    <w:rsid w:val="00647578"/>
    <w:rsid w:val="006546B1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9CCA7-EC16-41CF-AAAF-EF7A378C0C9E}">
  <ds:schemaRefs>
    <ds:schemaRef ds:uri="http://schemas.microsoft.com/office/2006/metadata/properties"/>
    <ds:schemaRef ds:uri="http://schemas.microsoft.com/office/infopath/2007/PartnerControls"/>
    <ds:schemaRef ds:uri="d7995283-6d24-4946-b7ea-8265136b65f1"/>
    <ds:schemaRef ds:uri="bb69967f-a149-496f-9ac6-d4314be6fa10"/>
  </ds:schemaRefs>
</ds:datastoreItem>
</file>

<file path=customXml/itemProps3.xml><?xml version="1.0" encoding="utf-8"?>
<ds:datastoreItem xmlns:ds="http://schemas.openxmlformats.org/officeDocument/2006/customXml" ds:itemID="{22AF3C01-DD33-4C2B-91ED-CEA1CDAF3FCC}"/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305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3</cp:revision>
  <cp:lastPrinted>2011-06-24T07:55:00Z</cp:lastPrinted>
  <dcterms:created xsi:type="dcterms:W3CDTF">2024-06-21T14:15:00Z</dcterms:created>
  <dcterms:modified xsi:type="dcterms:W3CDTF">2025-10-02T14:49:00Z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  <property fmtid="{D5CDD505-2E9C-101B-9397-08002B2CF9AE}" pid="4" name="Order">
    <vt:r8>278500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